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R5-253897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>th</w:t>
      </w:r>
      <w:bookmarkStart w:id="4" w:name="_GoBack"/>
      <w:bookmarkEnd w:id="4"/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0622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4659932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8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41D85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89364A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3112EF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BFB5C8F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B3E2C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70578F8"/>
    <w:rsid w:val="572E1DA9"/>
    <w:rsid w:val="57F9583D"/>
    <w:rsid w:val="58AC23C3"/>
    <w:rsid w:val="58F77187"/>
    <w:rsid w:val="59CB277C"/>
    <w:rsid w:val="5A896530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2E7CEA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9A2BE4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E76CC4"/>
    <w:rsid w:val="75332648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2025-08-12T08:15:25Z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